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4039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3263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11091/008-1А (11091/008)-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4039F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4039F" w:rsidRPr="0074039F">
          <w:rPr>
            <w:bCs/>
          </w:rPr>
          <w:t>24</w:t>
        </w:r>
        <w:r w:rsidR="0074039F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32634" w:rsidRPr="0023263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32634" w:rsidRPr="0023263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32634" w:rsidRPr="00232634">
          <w:rPr>
            <w:rStyle w:val="aa"/>
          </w:rPr>
          <w:t xml:space="preserve"> Кабинет функциональной диагностики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32634" w:rsidRPr="00232634">
          <w:rPr>
            <w:u w:val="single"/>
          </w:rPr>
          <w:t xml:space="preserve"> 11091/008-1А </w:t>
        </w:r>
        <w:r w:rsidR="00232634">
          <w:t xml:space="preserve">(11091/008)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32634" w:rsidRPr="00232634">
          <w:rPr>
            <w:rStyle w:val="aa"/>
          </w:rPr>
          <w:t xml:space="preserve"> 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32634" w:rsidRPr="00232634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32634" w:rsidRPr="0023263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C58AB" w:rsidP="00AD14A4">
      <w:fldSimple w:instr=" DOCVARIABLE izm_nd_new \* MERGEFORMAT ">
        <w:r w:rsidR="0074039F" w:rsidRPr="0074039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4039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039F" w:rsidRPr="0074039F" w:rsidRDefault="0074039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74039F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100</w:t>
            </w:r>
          </w:p>
        </w:tc>
      </w:tr>
      <w:tr w:rsidR="0074039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039F" w:rsidRPr="0074039F" w:rsidRDefault="0074039F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74039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4039F" w:rsidRPr="00F27D93" w:rsidRDefault="0074039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4039F" w:rsidRDefault="0074039F" w:rsidP="00745D40">
            <w:pPr>
              <w:pStyle w:val="a8"/>
            </w:pPr>
          </w:p>
        </w:tc>
      </w:tr>
      <w:tr w:rsidR="0074039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039F" w:rsidRPr="0074039F" w:rsidRDefault="0074039F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74039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4039F" w:rsidRDefault="0074039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4039F" w:rsidRDefault="0074039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4039F" w:rsidRDefault="0074039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4039F" w:rsidRDefault="0074039F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4039F" w:rsidRPr="0074039F">
          <w:rPr>
            <w:bCs/>
          </w:rPr>
          <w:t>-</w:t>
        </w:r>
        <w:r w:rsidR="0074039F" w:rsidRPr="0074039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4039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4039F" w:rsidTr="0074039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74039F" w:rsidP="00AA46ED">
            <w:pPr>
              <w:pStyle w:val="a8"/>
            </w:pPr>
            <w:r w:rsidRPr="0074039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74039F" w:rsidP="00AA46ED">
            <w:pPr>
              <w:pStyle w:val="a8"/>
            </w:pPr>
            <w:r w:rsidRPr="0074039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4039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4039F" w:rsidRDefault="0074039F" w:rsidP="00AA46ED">
            <w:pPr>
              <w:pStyle w:val="a8"/>
            </w:pPr>
            <w:r w:rsidRPr="0074039F">
              <w:t>Митяева Ольга Александровна</w:t>
            </w:r>
          </w:p>
        </w:tc>
      </w:tr>
      <w:tr w:rsidR="00AA46ED" w:rsidRPr="0074039F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4039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4039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4039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4039F" w:rsidRDefault="0074039F" w:rsidP="00AA46ED">
            <w:pPr>
              <w:pStyle w:val="a8"/>
              <w:rPr>
                <w:b/>
                <w:vertAlign w:val="superscript"/>
              </w:rPr>
            </w:pPr>
            <w:r w:rsidRPr="0074039F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39F" w:rsidRDefault="0074039F" w:rsidP="0076042D">
      <w:pPr>
        <w:pStyle w:val="a9"/>
      </w:pPr>
      <w:r>
        <w:separator/>
      </w:r>
    </w:p>
  </w:endnote>
  <w:endnote w:type="continuationSeparator" w:id="0">
    <w:p w:rsidR="0074039F" w:rsidRDefault="0074039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3263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11091/008-1А (11091/008)-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C58A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C58AB" w:rsidRPr="00751B84">
            <w:rPr>
              <w:rStyle w:val="ad"/>
              <w:sz w:val="20"/>
              <w:szCs w:val="20"/>
            </w:rPr>
            <w:fldChar w:fldCharType="separate"/>
          </w:r>
          <w:r w:rsidR="00232634">
            <w:rPr>
              <w:rStyle w:val="ad"/>
              <w:noProof/>
              <w:sz w:val="20"/>
              <w:szCs w:val="20"/>
            </w:rPr>
            <w:t>1</w:t>
          </w:r>
          <w:r w:rsidR="006C58A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32634" w:rsidRPr="00232634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39F" w:rsidRDefault="0074039F" w:rsidP="0076042D">
      <w:pPr>
        <w:pStyle w:val="a9"/>
      </w:pPr>
      <w:r>
        <w:separator/>
      </w:r>
    </w:p>
  </w:footnote>
  <w:footnote w:type="continuationSeparator" w:id="0">
    <w:p w:rsidR="0074039F" w:rsidRDefault="0074039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функциональной диагностики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8-1А (11091/008)- Б "/>
    <w:docVar w:name="oborud" w:val=" ПЭВМ, тонометр, электрокардиограф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48DF4B91B0942ABBEF4B09A252F43E9"/>
    <w:docVar w:name="rm_id" w:val="126"/>
    <w:docVar w:name="rm_name" w:val=" Медицинская сестра "/>
    <w:docVar w:name="rm_number" w:val=" 11091/008-1А (11091/008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217933"/>
    <w:rsid w:val="00025683"/>
    <w:rsid w:val="00046815"/>
    <w:rsid w:val="0005566C"/>
    <w:rsid w:val="000D1F5B"/>
    <w:rsid w:val="00110025"/>
    <w:rsid w:val="001429B1"/>
    <w:rsid w:val="001607C8"/>
    <w:rsid w:val="001F4D8D"/>
    <w:rsid w:val="00217933"/>
    <w:rsid w:val="00232634"/>
    <w:rsid w:val="00234932"/>
    <w:rsid w:val="00240A51"/>
    <w:rsid w:val="00242FC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58AB"/>
    <w:rsid w:val="007049EB"/>
    <w:rsid w:val="00710271"/>
    <w:rsid w:val="00717C9F"/>
    <w:rsid w:val="007403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2016-11-24T08:38:00Z</dcterms:created>
  <dcterms:modified xsi:type="dcterms:W3CDTF">2016-11-25T06:20:00Z</dcterms:modified>
</cp:coreProperties>
</file>